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C9" w:rsidRPr="00AD2C31" w:rsidRDefault="00C519C9" w:rsidP="00AD2C31">
      <w:pPr>
        <w:pStyle w:val="Heading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C519C9" w:rsidRPr="00AD2C31" w:rsidRDefault="00C519C9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C519C9" w:rsidRPr="0052468E" w:rsidRDefault="00C519C9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C519C9" w:rsidRPr="0052468E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 xml:space="preserve">№ </w:t>
      </w:r>
      <w:r>
        <w:rPr>
          <w:b/>
          <w:lang w:val="uk-UA"/>
        </w:rPr>
        <w:t>35211002002668</w:t>
      </w:r>
    </w:p>
    <w:p w:rsidR="00C519C9" w:rsidRPr="00AD2C31" w:rsidRDefault="00C519C9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e-mail). </w:t>
      </w:r>
    </w:p>
    <w:p w:rsidR="00C519C9" w:rsidRPr="00AD2C31" w:rsidRDefault="00C519C9" w:rsidP="00AD2C31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>Євстахевич Юрій Львович</w:t>
      </w:r>
      <w:r w:rsidRPr="00AD2C31">
        <w:rPr>
          <w:lang w:val="uk-UA"/>
        </w:rPr>
        <w:t xml:space="preserve">, </w:t>
      </w:r>
      <w:r>
        <w:rPr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lang w:val="uk-UA"/>
        </w:rPr>
        <w:t xml:space="preserve">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 xml:space="preserve">, </w:t>
      </w:r>
      <w:r>
        <w:rPr>
          <w:lang w:val="uk-UA"/>
        </w:rPr>
        <w:t>начальник відділу бухгалтерського обліку та звітності- головний бухгалтер-</w:t>
      </w:r>
      <w:r w:rsidRPr="00AD2C31">
        <w:rPr>
          <w:lang w:val="uk-UA"/>
        </w:rPr>
        <w:t>секретар комітету з конкурсних торгів, м. Львів, вул. Генерала Чупринки, 45, 79044</w:t>
      </w:r>
      <w:r>
        <w:rPr>
          <w:lang w:val="uk-UA"/>
        </w:rPr>
        <w:t xml:space="preserve">, </w:t>
      </w:r>
      <w:r w:rsidRPr="00AD2C31">
        <w:rPr>
          <w:lang w:val="uk-UA"/>
        </w:rPr>
        <w:t>каб</w:t>
      </w:r>
      <w:r>
        <w:rPr>
          <w:lang w:val="uk-UA"/>
        </w:rPr>
        <w:t>інет</w:t>
      </w:r>
      <w:r w:rsidRPr="00AD2C31">
        <w:rPr>
          <w:lang w:val="uk-UA"/>
        </w:rPr>
        <w:t xml:space="preserve"> головного бухгалтера,  тел.: (032)-237-99-19,  e-mail: ipktm@ukr.net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C519C9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C519C9" w:rsidRPr="00746F0C" w:rsidRDefault="00C519C9" w:rsidP="00CF089E">
      <w:pPr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1B284E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  <w:lang w:val="uk-UA"/>
        </w:rPr>
        <w:t xml:space="preserve"> </w:t>
      </w:r>
      <w:r w:rsidRPr="001B284E">
        <w:rPr>
          <w:b/>
          <w:bCs/>
          <w:sz w:val="22"/>
          <w:szCs w:val="22"/>
        </w:rPr>
        <w:t>730</w:t>
      </w:r>
      <w:r>
        <w:rPr>
          <w:b/>
          <w:bCs/>
          <w:sz w:val="22"/>
          <w:szCs w:val="22"/>
          <w:lang w:val="uk-UA"/>
        </w:rPr>
        <w:t xml:space="preserve"> </w:t>
      </w:r>
      <w:r w:rsidRPr="001B284E">
        <w:rPr>
          <w:b/>
          <w:bCs/>
          <w:sz w:val="22"/>
          <w:szCs w:val="22"/>
        </w:rPr>
        <w:t>574,</w:t>
      </w:r>
      <w:r>
        <w:rPr>
          <w:b/>
          <w:bCs/>
          <w:sz w:val="22"/>
          <w:szCs w:val="22"/>
          <w:lang w:val="uk-UA"/>
        </w:rPr>
        <w:t>2</w:t>
      </w:r>
      <w:r w:rsidRPr="001B284E">
        <w:rPr>
          <w:b/>
          <w:bCs/>
          <w:sz w:val="22"/>
          <w:szCs w:val="22"/>
        </w:rPr>
        <w:t xml:space="preserve">0 </w:t>
      </w:r>
      <w:r w:rsidRPr="001B284E">
        <w:rPr>
          <w:shd w:val="clear" w:color="auto" w:fill="FFFFFF"/>
          <w:lang w:val="uk-UA"/>
        </w:rPr>
        <w:t xml:space="preserve"> </w:t>
      </w:r>
      <w:r w:rsidRPr="001B284E">
        <w:rPr>
          <w:b/>
          <w:shd w:val="clear" w:color="auto" w:fill="FFFFFF"/>
          <w:lang w:val="uk-UA"/>
        </w:rPr>
        <w:t>грн</w:t>
      </w:r>
      <w:r w:rsidRPr="001B284E">
        <w:rPr>
          <w:lang w:val="uk-UA"/>
        </w:rPr>
        <w:t xml:space="preserve">. ( </w:t>
      </w:r>
      <w:r w:rsidRPr="001B284E">
        <w:rPr>
          <w:i/>
          <w:lang w:val="uk-UA"/>
        </w:rPr>
        <w:t xml:space="preserve">десять мільйонів сімсот тридцять ь тисяч п’ятсот сімдесят  чотири грн. </w:t>
      </w:r>
      <w:r>
        <w:rPr>
          <w:i/>
          <w:lang w:val="uk-UA"/>
        </w:rPr>
        <w:t>2</w:t>
      </w:r>
      <w:r w:rsidRPr="001B284E">
        <w:rPr>
          <w:i/>
          <w:lang w:val="uk-UA"/>
        </w:rPr>
        <w:t>0 копійок).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C519C9" w:rsidRPr="00820C6F" w:rsidRDefault="00C519C9" w:rsidP="00AD2C31">
      <w:pPr>
        <w:pStyle w:val="NormalWeb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C519C9" w:rsidRPr="00820C6F" w:rsidRDefault="00C519C9" w:rsidP="00AD2C31">
      <w:pPr>
        <w:pStyle w:val="NormalWeb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C519C9" w:rsidRPr="00AD2C31" w:rsidRDefault="00C519C9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C519C9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5B41FC">
        <w:rPr>
          <w:b/>
          <w:lang w:val="uk-UA"/>
        </w:rPr>
        <w:t>Залози та інші органи екстракти цих речовин</w:t>
      </w:r>
      <w:r>
        <w:rPr>
          <w:lang w:val="uk-UA"/>
        </w:rPr>
        <w:t xml:space="preserve"> 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  <w:r w:rsidRPr="005B41FC">
        <w:rPr>
          <w:b/>
          <w:lang w:val="uk-UA"/>
        </w:rPr>
        <w:t>(ДК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</w:t>
      </w:r>
      <w:r>
        <w:rPr>
          <w:b/>
          <w:lang w:val="uk-UA"/>
        </w:rPr>
        <w:t>1</w:t>
      </w:r>
      <w:r w:rsidRPr="0052468E">
        <w:rPr>
          <w:b/>
          <w:lang w:val="uk-UA"/>
        </w:rPr>
        <w:t>0.</w:t>
      </w:r>
      <w:r>
        <w:rPr>
          <w:b/>
          <w:lang w:val="uk-UA"/>
        </w:rPr>
        <w:t>6</w:t>
      </w:r>
      <w:r w:rsidRPr="0052468E">
        <w:rPr>
          <w:b/>
          <w:lang w:val="uk-UA"/>
        </w:rPr>
        <w:t>).</w:t>
      </w:r>
    </w:p>
    <w:p w:rsidR="00C519C9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C519C9" w:rsidRPr="00F108DF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F108DF">
        <w:rPr>
          <w:b/>
          <w:lang w:val="uk-UA"/>
        </w:rPr>
        <w:t>5 лотів (5 найменувань)</w:t>
      </w:r>
      <w:r w:rsidRPr="00F108DF">
        <w:rPr>
          <w:lang w:val="uk-UA"/>
        </w:rPr>
        <w:t xml:space="preserve">, </w:t>
      </w:r>
      <w:r w:rsidRPr="00F108DF">
        <w:rPr>
          <w:b/>
          <w:lang w:val="uk-UA"/>
        </w:rPr>
        <w:t>1270 од. в.(фл</w:t>
      </w:r>
      <w:r w:rsidRPr="00F108DF">
        <w:rPr>
          <w:i/>
          <w:lang w:val="uk-UA"/>
        </w:rPr>
        <w:t>.</w:t>
      </w:r>
      <w:r>
        <w:rPr>
          <w:i/>
          <w:lang w:val="uk-UA"/>
        </w:rPr>
        <w:t xml:space="preserve"> </w:t>
      </w:r>
      <w:r w:rsidRPr="00F108DF">
        <w:rPr>
          <w:i/>
          <w:lang w:val="uk-UA"/>
        </w:rPr>
        <w:t>) (одна тисяча двісті сімдесят )</w:t>
      </w:r>
    </w:p>
    <w:p w:rsidR="00C519C9" w:rsidRPr="00AD2C31" w:rsidRDefault="00C519C9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C519C9" w:rsidRPr="00AD2C31" w:rsidRDefault="00C519C9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5.4. Строк поставки товарів, виконання робіт чи надання послуг. З дати підписання договору - грудень 201</w:t>
      </w:r>
      <w:r>
        <w:rPr>
          <w:lang w:val="uk-UA"/>
        </w:rPr>
        <w:t>5</w:t>
      </w:r>
      <w:r w:rsidRPr="00AD2C31">
        <w:rPr>
          <w:lang w:val="uk-UA"/>
        </w:rPr>
        <w:t xml:space="preserve"> року.</w:t>
      </w:r>
    </w:p>
    <w:p w:rsidR="00C519C9" w:rsidRPr="00AD2C31" w:rsidRDefault="00C519C9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C519C9" w:rsidRPr="00AD2C31" w:rsidRDefault="00C519C9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C519C9" w:rsidRPr="00AD2C31" w:rsidRDefault="00C519C9" w:rsidP="00AD2C31">
      <w:pPr>
        <w:pStyle w:val="BodyText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C519C9" w:rsidRPr="00AD2C31" w:rsidRDefault="00C519C9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C519C9" w:rsidRPr="00AD2C31" w:rsidRDefault="00C519C9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C519C9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8.2</w:t>
      </w:r>
      <w:r w:rsidRPr="006B573B">
        <w:rPr>
          <w:lang w:val="uk-UA"/>
        </w:rPr>
        <w:t xml:space="preserve">. Строк. </w:t>
      </w:r>
      <w:r>
        <w:rPr>
          <w:lang w:val="uk-UA"/>
        </w:rPr>
        <w:t xml:space="preserve">  9 червня</w:t>
      </w:r>
      <w:r w:rsidRPr="006B573B">
        <w:rPr>
          <w:lang w:val="uk-UA"/>
        </w:rPr>
        <w:t xml:space="preserve">  201</w:t>
      </w:r>
      <w:r>
        <w:rPr>
          <w:lang w:val="uk-UA"/>
        </w:rPr>
        <w:t>5</w:t>
      </w:r>
      <w:r w:rsidRPr="006B573B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C519C9" w:rsidRPr="00AD2C31" w:rsidRDefault="00C519C9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 xml:space="preserve"> 9 червня 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C519C9" w:rsidRPr="00AD2C31" w:rsidRDefault="00C519C9" w:rsidP="00AD2C31">
      <w:pPr>
        <w:pStyle w:val="NormalWeb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тел.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C519C9" w:rsidRPr="00AD2C31" w:rsidRDefault="00C519C9" w:rsidP="00AD2C31">
      <w:pPr>
        <w:pStyle w:val="NormalWeb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C519C9" w:rsidRPr="00AD2C31" w:rsidRDefault="00C519C9" w:rsidP="00AD2C31">
      <w:pPr>
        <w:pStyle w:val="NormalWeb"/>
        <w:jc w:val="both"/>
        <w:rPr>
          <w:sz w:val="26"/>
          <w:szCs w:val="26"/>
          <w:lang w:val="uk-UA"/>
        </w:rPr>
      </w:pPr>
    </w:p>
    <w:p w:rsidR="00C519C9" w:rsidRPr="00AD2C31" w:rsidRDefault="00C519C9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C519C9" w:rsidRPr="00AD2C31" w:rsidRDefault="00C519C9" w:rsidP="00746F0C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b/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                                                                          Ю.Л. Євстахевич</w:t>
      </w: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Default="00C519C9" w:rsidP="00AD2C31">
      <w:pPr>
        <w:pStyle w:val="NormalWeb"/>
        <w:jc w:val="right"/>
        <w:rPr>
          <w:lang w:val="uk-UA"/>
        </w:rPr>
      </w:pPr>
    </w:p>
    <w:p w:rsidR="00C519C9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</w:p>
    <w:p w:rsidR="00C519C9" w:rsidRPr="00AD2C31" w:rsidRDefault="00C519C9" w:rsidP="00AD2C31">
      <w:pPr>
        <w:pStyle w:val="NormalWeb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C519C9" w:rsidRPr="009B4467" w:rsidRDefault="00C519C9" w:rsidP="009B4467">
      <w:pPr>
        <w:pStyle w:val="NormalWeb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 xml:space="preserve"> Залози та інші органи екстракти цих речовин</w:t>
      </w:r>
      <w:r>
        <w:rPr>
          <w:b/>
          <w:lang w:val="uk-UA"/>
        </w:rPr>
        <w:t xml:space="preserve"> ( 5 лотів)</w:t>
      </w:r>
    </w:p>
    <w:p w:rsidR="00C519C9" w:rsidRPr="009B4467" w:rsidRDefault="00C519C9" w:rsidP="009B4467">
      <w:pPr>
        <w:pStyle w:val="NormalWeb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>(ДК 016 – 2010 : 21.10.6</w:t>
      </w:r>
      <w:r>
        <w:rPr>
          <w:b/>
          <w:lang w:val="uk-UA"/>
        </w:rPr>
        <w:t>)</w:t>
      </w:r>
    </w:p>
    <w:p w:rsidR="00C519C9" w:rsidRPr="00820C6F" w:rsidRDefault="00C519C9" w:rsidP="00820C6F">
      <w:pPr>
        <w:pStyle w:val="NormalWeb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8766" w:type="dxa"/>
        <w:jc w:val="center"/>
        <w:tblInd w:w="108" w:type="dxa"/>
        <w:tblLook w:val="00A0"/>
      </w:tblPr>
      <w:tblGrid>
        <w:gridCol w:w="426"/>
        <w:gridCol w:w="2927"/>
        <w:gridCol w:w="3340"/>
        <w:gridCol w:w="576"/>
        <w:gridCol w:w="1497"/>
      </w:tblGrid>
      <w:tr w:rsidR="00C519C9" w:rsidRPr="00F108DF" w:rsidTr="00F108DF">
        <w:trPr>
          <w:trHeight w:val="85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C9" w:rsidRPr="00F108DF" w:rsidRDefault="00C519C9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108DF">
              <w:rPr>
                <w:bCs/>
                <w:sz w:val="20"/>
                <w:szCs w:val="20"/>
                <w:lang w:val="uk-UA"/>
              </w:rPr>
              <w:t>№</w:t>
            </w: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9C9" w:rsidRPr="00F108DF" w:rsidRDefault="00C519C9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108DF">
              <w:rPr>
                <w:bCs/>
                <w:sz w:val="20"/>
                <w:szCs w:val="20"/>
                <w:lang w:val="uk-UA"/>
              </w:rPr>
              <w:t>Міжнародна назва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9C9" w:rsidRPr="00F108DF" w:rsidRDefault="00C519C9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108DF">
              <w:rPr>
                <w:bCs/>
                <w:sz w:val="20"/>
                <w:szCs w:val="20"/>
                <w:lang w:val="uk-UA"/>
              </w:rPr>
              <w:t>Форма випуску, дозування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9C9" w:rsidRPr="00F108DF" w:rsidRDefault="00C519C9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108DF">
              <w:rPr>
                <w:bCs/>
                <w:sz w:val="20"/>
                <w:szCs w:val="20"/>
                <w:lang w:val="uk-UA"/>
              </w:rPr>
              <w:t>Од. вим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9C9" w:rsidRPr="00F108DF" w:rsidRDefault="00C519C9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108DF">
              <w:rPr>
                <w:sz w:val="20"/>
                <w:szCs w:val="20"/>
                <w:lang w:val="uk-UA"/>
              </w:rPr>
              <w:t xml:space="preserve">Очікувана ціна одиниці товару </w:t>
            </w:r>
            <w:r w:rsidRPr="00F108DF">
              <w:rPr>
                <w:bCs/>
                <w:color w:val="000000"/>
                <w:sz w:val="20"/>
                <w:szCs w:val="20"/>
                <w:lang w:val="uk-UA"/>
              </w:rPr>
              <w:t>(грн)</w:t>
            </w:r>
          </w:p>
        </w:tc>
      </w:tr>
      <w:tr w:rsidR="00C519C9" w:rsidRPr="00441DDF" w:rsidTr="00F108DF">
        <w:trPr>
          <w:trHeight w:val="315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92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19C9" w:rsidRPr="00B76321" w:rsidRDefault="00C519C9" w:rsidP="00B76321">
            <w:pPr>
              <w:rPr>
                <w:lang w:val="uk-UA"/>
              </w:rPr>
            </w:pPr>
            <w:r w:rsidRPr="00B76321">
              <w:rPr>
                <w:lang w:val="uk-UA"/>
              </w:rPr>
              <w:t>Фактор УШ коагуляції крові</w:t>
            </w:r>
          </w:p>
          <w:p w:rsidR="00C519C9" w:rsidRPr="00B76321" w:rsidRDefault="00C519C9" w:rsidP="00B76321">
            <w:pPr>
              <w:rPr>
                <w:lang w:val="uk-UA"/>
              </w:rPr>
            </w:pPr>
            <w:r w:rsidRPr="00B76321">
              <w:rPr>
                <w:lang w:val="uk-UA"/>
              </w:rPr>
              <w:t>людини плазмовий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B76321" w:rsidRDefault="00C519C9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>ліоф. пор. для приг. р-ну д/інф./ін. по 500 МО у комп. з роз-ком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1B284E" w:rsidRDefault="00C519C9">
            <w:pPr>
              <w:jc w:val="center"/>
            </w:pPr>
            <w:r w:rsidRPr="001B284E">
              <w:rPr>
                <w:sz w:val="22"/>
                <w:szCs w:val="22"/>
              </w:rPr>
              <w:t>3158,46</w:t>
            </w:r>
          </w:p>
        </w:tc>
      </w:tr>
      <w:tr w:rsidR="00C519C9" w:rsidRPr="00441DDF" w:rsidTr="00F108DF">
        <w:trPr>
          <w:trHeight w:val="315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2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19C9" w:rsidRPr="00B76321" w:rsidRDefault="00C519C9" w:rsidP="00B76321">
            <w:pPr>
              <w:rPr>
                <w:lang w:val="uk-UA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B76321" w:rsidRDefault="00C519C9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>ліоф. пор. для приг. р-ну д/інф./ін. по 1000 МО у комп. з роз-ком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1B284E" w:rsidRDefault="00C519C9">
            <w:pPr>
              <w:jc w:val="center"/>
            </w:pPr>
            <w:r w:rsidRPr="001B284E">
              <w:rPr>
                <w:sz w:val="22"/>
                <w:szCs w:val="22"/>
              </w:rPr>
              <w:t>6587,16</w:t>
            </w:r>
          </w:p>
        </w:tc>
      </w:tr>
      <w:tr w:rsidR="00C519C9" w:rsidRPr="00441DDF" w:rsidTr="00F108DF">
        <w:trPr>
          <w:trHeight w:val="315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92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19C9" w:rsidRPr="00B76321" w:rsidRDefault="00C519C9" w:rsidP="00B76321">
            <w:pPr>
              <w:rPr>
                <w:lang w:val="uk-UA"/>
              </w:rPr>
            </w:pPr>
            <w:r w:rsidRPr="00B76321">
              <w:rPr>
                <w:lang w:val="uk-UA"/>
              </w:rPr>
              <w:t>Фактор ІХ коагуляції крові</w:t>
            </w:r>
          </w:p>
          <w:p w:rsidR="00C519C9" w:rsidRPr="00B76321" w:rsidRDefault="00C519C9" w:rsidP="00B76321">
            <w:pPr>
              <w:rPr>
                <w:lang w:val="uk-UA"/>
              </w:rPr>
            </w:pPr>
            <w:r w:rsidRPr="00B76321">
              <w:rPr>
                <w:lang w:val="uk-UA"/>
              </w:rPr>
              <w:t>людини плазмовий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B76321" w:rsidRDefault="00C519C9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>ліоф. пор. для приг. р-ну д/інф./ін. по 500 МО у комп. з роз-ком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1B284E" w:rsidRDefault="00C519C9">
            <w:pPr>
              <w:jc w:val="center"/>
            </w:pPr>
            <w:r w:rsidRPr="001B284E">
              <w:rPr>
                <w:sz w:val="22"/>
                <w:szCs w:val="22"/>
              </w:rPr>
              <w:t>4848,02</w:t>
            </w:r>
          </w:p>
        </w:tc>
      </w:tr>
      <w:tr w:rsidR="00C519C9" w:rsidRPr="00441DDF" w:rsidTr="00F108DF">
        <w:trPr>
          <w:trHeight w:val="315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2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19C9" w:rsidRPr="00B76321" w:rsidRDefault="00C519C9" w:rsidP="00B76321">
            <w:pPr>
              <w:rPr>
                <w:lang w:val="uk-UA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B76321" w:rsidRDefault="00C519C9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>ліоф. пор. для приг. р-ну д/інф./ін. по 1000 МО у комп. з роз-ком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1B284E" w:rsidRDefault="00C519C9">
            <w:pPr>
              <w:jc w:val="center"/>
            </w:pPr>
            <w:r w:rsidRPr="001B284E">
              <w:rPr>
                <w:sz w:val="22"/>
                <w:szCs w:val="22"/>
              </w:rPr>
              <w:t>9432,96</w:t>
            </w:r>
          </w:p>
        </w:tc>
      </w:tr>
      <w:tr w:rsidR="00C519C9" w:rsidRPr="00441DDF" w:rsidTr="00F108DF">
        <w:trPr>
          <w:trHeight w:val="315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19C9" w:rsidRDefault="00C519C9" w:rsidP="00F108DF">
            <w:pPr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292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19C9" w:rsidRPr="00A9592B" w:rsidRDefault="00C519C9" w:rsidP="00A9592B">
            <w:pPr>
              <w:rPr>
                <w:lang w:val="uk-UA"/>
              </w:rPr>
            </w:pPr>
            <w:r w:rsidRPr="00A9592B">
              <w:rPr>
                <w:lang w:val="uk-UA"/>
              </w:rPr>
              <w:t>Мороктоког  альфа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572455" w:rsidRDefault="00C519C9" w:rsidP="00572455">
            <w:pPr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пор. для приг. р-ну д/ін. 500 МО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1B284E" w:rsidRDefault="00C519C9">
            <w:pPr>
              <w:jc w:val="center"/>
            </w:pPr>
            <w:r w:rsidRPr="001B284E">
              <w:rPr>
                <w:sz w:val="22"/>
                <w:szCs w:val="22"/>
              </w:rPr>
              <w:t>7685,22</w:t>
            </w:r>
          </w:p>
        </w:tc>
      </w:tr>
      <w:tr w:rsidR="00C519C9" w:rsidRPr="00441DDF" w:rsidTr="00F108DF">
        <w:trPr>
          <w:trHeight w:val="315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2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19C9" w:rsidRPr="00A9592B" w:rsidRDefault="00C519C9" w:rsidP="00A9592B">
            <w:pPr>
              <w:rPr>
                <w:lang w:val="uk-UA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572455" w:rsidRDefault="00C519C9" w:rsidP="00572455">
            <w:pPr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пор. для приг. р-ну д/ін. 1000 МО</w:t>
            </w:r>
            <w:r>
              <w:rPr>
                <w:sz w:val="22"/>
                <w:szCs w:val="22"/>
                <w:lang w:val="uk-UA"/>
              </w:rPr>
              <w:t xml:space="preserve"> у комп. з розч.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1B284E" w:rsidRDefault="00C519C9">
            <w:pPr>
              <w:jc w:val="center"/>
            </w:pPr>
            <w:r w:rsidRPr="001B284E">
              <w:rPr>
                <w:sz w:val="22"/>
                <w:szCs w:val="22"/>
              </w:rPr>
              <w:t>14724,43</w:t>
            </w:r>
          </w:p>
        </w:tc>
      </w:tr>
      <w:tr w:rsidR="00C519C9" w:rsidRPr="00441DDF" w:rsidTr="00F108DF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A9592B" w:rsidRDefault="00C519C9" w:rsidP="00A9592B">
            <w:pPr>
              <w:rPr>
                <w:lang w:val="uk-UA"/>
              </w:rPr>
            </w:pPr>
            <w:r w:rsidRPr="00A9592B">
              <w:rPr>
                <w:lang w:val="uk-UA"/>
              </w:rPr>
              <w:t>Нонаког альфа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572455" w:rsidRDefault="00C519C9" w:rsidP="00572455">
            <w:pPr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пор. для приг. р-ну д/ін. 500 МО</w:t>
            </w:r>
            <w:r>
              <w:rPr>
                <w:sz w:val="22"/>
                <w:szCs w:val="22"/>
                <w:lang w:val="uk-UA"/>
              </w:rPr>
              <w:t xml:space="preserve"> у комп. з роз-ком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9C9" w:rsidRPr="001B284E" w:rsidRDefault="00C519C9">
            <w:pPr>
              <w:jc w:val="center"/>
            </w:pPr>
            <w:r w:rsidRPr="001B284E">
              <w:rPr>
                <w:sz w:val="22"/>
                <w:szCs w:val="22"/>
              </w:rPr>
              <w:t>9067,35</w:t>
            </w:r>
          </w:p>
        </w:tc>
      </w:tr>
      <w:tr w:rsidR="00C519C9" w:rsidRPr="00441DDF" w:rsidTr="00F108DF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9C9" w:rsidRPr="00A9592B" w:rsidRDefault="00C519C9" w:rsidP="00A9592B">
            <w:pPr>
              <w:rPr>
                <w:lang w:val="uk-UA"/>
              </w:rPr>
            </w:pPr>
            <w:r>
              <w:rPr>
                <w:lang w:val="uk-UA"/>
              </w:rPr>
              <w:t>Антигібіторний кофгуляційний комплекс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9C9" w:rsidRPr="00572455" w:rsidRDefault="00C519C9" w:rsidP="00E117AD">
            <w:pPr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 xml:space="preserve">пор. для приг. р-ну д/ін. </w:t>
            </w:r>
            <w:r>
              <w:rPr>
                <w:sz w:val="22"/>
                <w:szCs w:val="22"/>
                <w:lang w:val="uk-UA"/>
              </w:rPr>
              <w:t>10</w:t>
            </w:r>
            <w:r w:rsidRPr="00572455">
              <w:rPr>
                <w:sz w:val="22"/>
                <w:szCs w:val="22"/>
                <w:lang w:val="uk-UA"/>
              </w:rPr>
              <w:t>00 МО</w:t>
            </w:r>
            <w:r>
              <w:rPr>
                <w:sz w:val="22"/>
                <w:szCs w:val="22"/>
                <w:lang w:val="uk-UA"/>
              </w:rPr>
              <w:t xml:space="preserve"> у комп. з роз-ком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9C9" w:rsidRDefault="00C519C9" w:rsidP="00140E1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9C9" w:rsidRPr="001B284E" w:rsidRDefault="00C519C9">
            <w:pPr>
              <w:jc w:val="center"/>
            </w:pPr>
            <w:r w:rsidRPr="001B284E">
              <w:rPr>
                <w:sz w:val="22"/>
                <w:szCs w:val="22"/>
              </w:rPr>
              <w:t>23473,54</w:t>
            </w:r>
          </w:p>
        </w:tc>
      </w:tr>
    </w:tbl>
    <w:p w:rsidR="00C519C9" w:rsidRPr="00AD2C31" w:rsidRDefault="00C519C9" w:rsidP="00820C6F">
      <w:pPr>
        <w:pStyle w:val="NormalWeb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C519C9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C31"/>
    <w:rsid w:val="000354B2"/>
    <w:rsid w:val="00062143"/>
    <w:rsid w:val="000C30FB"/>
    <w:rsid w:val="000E5864"/>
    <w:rsid w:val="00140E1B"/>
    <w:rsid w:val="0018115E"/>
    <w:rsid w:val="0018602C"/>
    <w:rsid w:val="001A264B"/>
    <w:rsid w:val="001B284E"/>
    <w:rsid w:val="001D781F"/>
    <w:rsid w:val="0022393C"/>
    <w:rsid w:val="002940BA"/>
    <w:rsid w:val="002D679C"/>
    <w:rsid w:val="003835C1"/>
    <w:rsid w:val="003870EB"/>
    <w:rsid w:val="00392560"/>
    <w:rsid w:val="003A220F"/>
    <w:rsid w:val="003B753A"/>
    <w:rsid w:val="00401085"/>
    <w:rsid w:val="00441DDF"/>
    <w:rsid w:val="004F4634"/>
    <w:rsid w:val="0052468E"/>
    <w:rsid w:val="00556C96"/>
    <w:rsid w:val="00572455"/>
    <w:rsid w:val="00584258"/>
    <w:rsid w:val="005B41FC"/>
    <w:rsid w:val="006013A9"/>
    <w:rsid w:val="0065140F"/>
    <w:rsid w:val="00683F54"/>
    <w:rsid w:val="006B573B"/>
    <w:rsid w:val="00703BA1"/>
    <w:rsid w:val="00746F0C"/>
    <w:rsid w:val="00752648"/>
    <w:rsid w:val="00793069"/>
    <w:rsid w:val="00820C6F"/>
    <w:rsid w:val="00882827"/>
    <w:rsid w:val="008D1580"/>
    <w:rsid w:val="00923624"/>
    <w:rsid w:val="00944B68"/>
    <w:rsid w:val="0094623C"/>
    <w:rsid w:val="00986991"/>
    <w:rsid w:val="009A6EBD"/>
    <w:rsid w:val="009B4467"/>
    <w:rsid w:val="00A057ED"/>
    <w:rsid w:val="00A27DEB"/>
    <w:rsid w:val="00A37CCD"/>
    <w:rsid w:val="00A742C8"/>
    <w:rsid w:val="00A84C12"/>
    <w:rsid w:val="00A9592B"/>
    <w:rsid w:val="00AA11E9"/>
    <w:rsid w:val="00AD2C31"/>
    <w:rsid w:val="00AD4F41"/>
    <w:rsid w:val="00B55CA6"/>
    <w:rsid w:val="00B56892"/>
    <w:rsid w:val="00B76321"/>
    <w:rsid w:val="00B92040"/>
    <w:rsid w:val="00BF3539"/>
    <w:rsid w:val="00C32764"/>
    <w:rsid w:val="00C508DA"/>
    <w:rsid w:val="00C519C9"/>
    <w:rsid w:val="00C641FC"/>
    <w:rsid w:val="00C72465"/>
    <w:rsid w:val="00C8072E"/>
    <w:rsid w:val="00C90278"/>
    <w:rsid w:val="00CB223B"/>
    <w:rsid w:val="00CB2B60"/>
    <w:rsid w:val="00CF089E"/>
    <w:rsid w:val="00D40F04"/>
    <w:rsid w:val="00D54A01"/>
    <w:rsid w:val="00D62695"/>
    <w:rsid w:val="00D71EC9"/>
    <w:rsid w:val="00DD0450"/>
    <w:rsid w:val="00DE15DD"/>
    <w:rsid w:val="00E117AD"/>
    <w:rsid w:val="00E24CE6"/>
    <w:rsid w:val="00E43D04"/>
    <w:rsid w:val="00E503A4"/>
    <w:rsid w:val="00E72A1D"/>
    <w:rsid w:val="00EA25A8"/>
    <w:rsid w:val="00F108DF"/>
    <w:rsid w:val="00F31EE8"/>
    <w:rsid w:val="00F454A2"/>
    <w:rsid w:val="00F850B9"/>
    <w:rsid w:val="00F93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D2C31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34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2752</Words>
  <Characters>1570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GOLBUH</cp:lastModifiedBy>
  <cp:revision>7</cp:revision>
  <cp:lastPrinted>2014-10-03T07:38:00Z</cp:lastPrinted>
  <dcterms:created xsi:type="dcterms:W3CDTF">2015-05-20T09:06:00Z</dcterms:created>
  <dcterms:modified xsi:type="dcterms:W3CDTF">2015-05-20T09:24:00Z</dcterms:modified>
</cp:coreProperties>
</file>